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0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FF7CCC" w:rsidTr="00FF7CCC">
        <w:trPr>
          <w:trHeight w:val="3255"/>
        </w:trPr>
        <w:tc>
          <w:tcPr>
            <w:tcW w:w="9180" w:type="dxa"/>
          </w:tcPr>
          <w:p w:rsidR="00FF7CCC" w:rsidRPr="00FF7CCC" w:rsidRDefault="00FF7CCC" w:rsidP="00FF7CCC">
            <w:pPr>
              <w:jc w:val="center"/>
              <w:rPr>
                <w:b/>
                <w:sz w:val="32"/>
                <w:szCs w:val="32"/>
              </w:rPr>
            </w:pPr>
            <w:r w:rsidRPr="00FF7CCC">
              <w:rPr>
                <w:b/>
                <w:sz w:val="32"/>
                <w:szCs w:val="32"/>
              </w:rPr>
              <w:t>LISMORE BASE HOSPITAL</w:t>
            </w:r>
          </w:p>
          <w:p w:rsidR="00FF7CCC" w:rsidRPr="00FF7CCC" w:rsidRDefault="00FF7CCC" w:rsidP="00FF7CCC">
            <w:pPr>
              <w:jc w:val="center"/>
              <w:rPr>
                <w:b/>
                <w:sz w:val="32"/>
                <w:szCs w:val="32"/>
              </w:rPr>
            </w:pPr>
            <w:r w:rsidRPr="00FF7CCC">
              <w:rPr>
                <w:b/>
                <w:sz w:val="32"/>
                <w:szCs w:val="32"/>
              </w:rPr>
              <w:t>DOMESTIC SERVICES DEPARTMENT</w:t>
            </w:r>
          </w:p>
          <w:p w:rsidR="00FF7CCC" w:rsidRPr="00FF7CCC" w:rsidRDefault="00FF7CCC" w:rsidP="00FF7CCC">
            <w:pPr>
              <w:jc w:val="center"/>
              <w:rPr>
                <w:b/>
                <w:sz w:val="32"/>
                <w:szCs w:val="32"/>
              </w:rPr>
            </w:pPr>
            <w:r w:rsidRPr="00FF7CCC">
              <w:rPr>
                <w:b/>
                <w:sz w:val="32"/>
                <w:szCs w:val="32"/>
              </w:rPr>
              <w:t>JOB DESCRIPTION</w:t>
            </w:r>
          </w:p>
          <w:p w:rsidR="00FF7CCC" w:rsidRPr="00FF7CCC" w:rsidRDefault="00FA418B" w:rsidP="00FF7CC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C4E</w:t>
            </w:r>
          </w:p>
          <w:p w:rsidR="00FF7CCC" w:rsidRPr="00FF7CCC" w:rsidRDefault="00FF7CCC" w:rsidP="00FF7CCC">
            <w:pPr>
              <w:jc w:val="center"/>
              <w:rPr>
                <w:b/>
                <w:sz w:val="32"/>
                <w:szCs w:val="32"/>
              </w:rPr>
            </w:pPr>
            <w:r w:rsidRPr="00FF7CCC">
              <w:rPr>
                <w:b/>
                <w:sz w:val="32"/>
                <w:szCs w:val="32"/>
              </w:rPr>
              <w:t>STARTING TIME 15.30 - MIDNIGHT</w:t>
            </w:r>
          </w:p>
          <w:p w:rsidR="00FF7CCC" w:rsidRDefault="00FF7CCC" w:rsidP="00FF7CCC">
            <w:pPr>
              <w:jc w:val="center"/>
            </w:pPr>
            <w:r w:rsidRPr="00FF7CCC">
              <w:rPr>
                <w:b/>
                <w:sz w:val="32"/>
                <w:szCs w:val="32"/>
              </w:rPr>
              <w:t>MONDAY - FRIDAY</w:t>
            </w:r>
          </w:p>
        </w:tc>
      </w:tr>
    </w:tbl>
    <w:p w:rsidR="00C9780D" w:rsidRDefault="00C9780D"/>
    <w:p w:rsidR="00FF7CCC" w:rsidRPr="00622B29" w:rsidRDefault="00FF7CCC" w:rsidP="00FF7CC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22B29">
        <w:rPr>
          <w:sz w:val="32"/>
          <w:szCs w:val="32"/>
        </w:rPr>
        <w:t>Sign on and collect keys on Level 3</w:t>
      </w:r>
      <w:r w:rsidR="00622B29" w:rsidRPr="00622B29">
        <w:rPr>
          <w:sz w:val="32"/>
          <w:szCs w:val="32"/>
        </w:rPr>
        <w:t>.</w:t>
      </w:r>
      <w:bookmarkStart w:id="0" w:name="_GoBack"/>
      <w:bookmarkEnd w:id="0"/>
    </w:p>
    <w:p w:rsidR="00507B49" w:rsidRDefault="00507B49" w:rsidP="00FF7CC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22B29">
        <w:rPr>
          <w:sz w:val="32"/>
          <w:szCs w:val="32"/>
        </w:rPr>
        <w:t>Go to DTU and clean the staff room, bathrooms, bins and nurses station.</w:t>
      </w:r>
      <w:r w:rsidR="00221D96" w:rsidRPr="00221D96">
        <w:rPr>
          <w:sz w:val="32"/>
          <w:szCs w:val="32"/>
        </w:rPr>
        <w:t xml:space="preserve"> </w:t>
      </w:r>
      <w:r w:rsidR="00221D96" w:rsidRPr="00622B29">
        <w:rPr>
          <w:sz w:val="32"/>
          <w:szCs w:val="32"/>
        </w:rPr>
        <w:t>Replenish S</w:t>
      </w:r>
      <w:r w:rsidR="00221D96">
        <w:rPr>
          <w:sz w:val="32"/>
          <w:szCs w:val="32"/>
        </w:rPr>
        <w:t xml:space="preserve">tock (hand towels, hand wash </w:t>
      </w:r>
      <w:proofErr w:type="spellStart"/>
      <w:r w:rsidR="00221D96">
        <w:rPr>
          <w:sz w:val="32"/>
          <w:szCs w:val="32"/>
        </w:rPr>
        <w:t>etc</w:t>
      </w:r>
      <w:proofErr w:type="spellEnd"/>
      <w:r w:rsidR="00221D96" w:rsidRPr="00622B29">
        <w:rPr>
          <w:sz w:val="32"/>
          <w:szCs w:val="32"/>
        </w:rPr>
        <w:t>)</w:t>
      </w:r>
    </w:p>
    <w:p w:rsidR="00507B49" w:rsidRDefault="00FA418B" w:rsidP="00221D96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b/>
          <w:sz w:val="32"/>
          <w:szCs w:val="32"/>
        </w:rPr>
        <w:t>4:30pm</w:t>
      </w:r>
      <w:r w:rsidR="00221D96">
        <w:rPr>
          <w:sz w:val="32"/>
          <w:szCs w:val="32"/>
        </w:rPr>
        <w:t xml:space="preserve"> - Go to Level 2 Crawford House &amp; start in short hallway (rubbish, dust desks, vacuum &amp; replenish dispensers in Servery) then make your way into Fracture Clinic &amp; clean all areas ( </w:t>
      </w:r>
      <w:r w:rsidR="005F65FA">
        <w:rPr>
          <w:sz w:val="32"/>
          <w:szCs w:val="32"/>
        </w:rPr>
        <w:t>rubbish, dust desks, mop &amp; vacuum floors, toilets, replenish dispensers hand towels &amp; hand wash)</w:t>
      </w:r>
    </w:p>
    <w:p w:rsidR="00221D96" w:rsidRDefault="00FA418B" w:rsidP="00221D96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b/>
          <w:sz w:val="32"/>
          <w:szCs w:val="32"/>
        </w:rPr>
        <w:t>6pm-6:30pm</w:t>
      </w:r>
      <w:r w:rsidR="00221D96" w:rsidRPr="00622B29">
        <w:rPr>
          <w:b/>
          <w:sz w:val="32"/>
          <w:szCs w:val="32"/>
        </w:rPr>
        <w:t xml:space="preserve"> Dinner Break</w:t>
      </w:r>
    </w:p>
    <w:p w:rsidR="00221D96" w:rsidRPr="00221D96" w:rsidRDefault="00221D96" w:rsidP="00221D9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5F65FA">
        <w:rPr>
          <w:b/>
          <w:sz w:val="32"/>
          <w:szCs w:val="32"/>
        </w:rPr>
        <w:t>6:30</w:t>
      </w:r>
      <w:r w:rsidR="00FA418B">
        <w:rPr>
          <w:b/>
          <w:sz w:val="32"/>
          <w:szCs w:val="32"/>
        </w:rPr>
        <w:t>pm</w:t>
      </w:r>
      <w:r>
        <w:rPr>
          <w:sz w:val="32"/>
          <w:szCs w:val="32"/>
        </w:rPr>
        <w:t xml:space="preserve"> – Finish</w:t>
      </w:r>
      <w:r w:rsidR="005F65FA">
        <w:rPr>
          <w:sz w:val="32"/>
          <w:szCs w:val="32"/>
        </w:rPr>
        <w:t xml:space="preserve"> cleaning</w:t>
      </w:r>
      <w:r>
        <w:rPr>
          <w:sz w:val="32"/>
          <w:szCs w:val="32"/>
        </w:rPr>
        <w:t xml:space="preserve"> Fracture Clinic</w:t>
      </w:r>
    </w:p>
    <w:p w:rsidR="00507B49" w:rsidRDefault="00221D96" w:rsidP="00FF7CC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5F65FA">
        <w:rPr>
          <w:b/>
          <w:sz w:val="32"/>
          <w:szCs w:val="32"/>
        </w:rPr>
        <w:t>7:30pm</w:t>
      </w:r>
      <w:r>
        <w:rPr>
          <w:sz w:val="32"/>
          <w:szCs w:val="32"/>
        </w:rPr>
        <w:t xml:space="preserve">- </w:t>
      </w:r>
      <w:r w:rsidR="00507B49" w:rsidRPr="00622B29">
        <w:rPr>
          <w:sz w:val="32"/>
          <w:szCs w:val="32"/>
        </w:rPr>
        <w:t>go to the Fever</w:t>
      </w:r>
      <w:r>
        <w:rPr>
          <w:sz w:val="32"/>
          <w:szCs w:val="32"/>
        </w:rPr>
        <w:t xml:space="preserve"> Clinic and start to do the final</w:t>
      </w:r>
      <w:r w:rsidR="00507B49" w:rsidRPr="00622B29">
        <w:rPr>
          <w:sz w:val="32"/>
          <w:szCs w:val="32"/>
        </w:rPr>
        <w:t xml:space="preserve"> Terminal Clean.</w:t>
      </w:r>
    </w:p>
    <w:p w:rsidR="00221D96" w:rsidRDefault="00FA418B" w:rsidP="00221D9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9:30pm-10pm</w:t>
      </w:r>
      <w:r w:rsidR="00221D96" w:rsidRPr="00221D96">
        <w:rPr>
          <w:b/>
          <w:sz w:val="32"/>
          <w:szCs w:val="32"/>
        </w:rPr>
        <w:t xml:space="preserve"> Supper </w:t>
      </w:r>
      <w:r>
        <w:rPr>
          <w:b/>
          <w:sz w:val="32"/>
          <w:szCs w:val="32"/>
        </w:rPr>
        <w:t>Break</w:t>
      </w:r>
    </w:p>
    <w:p w:rsidR="005F65FA" w:rsidRPr="00221D96" w:rsidRDefault="00FA418B" w:rsidP="00221D96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t>10pm</w:t>
      </w:r>
      <w:r w:rsidR="005F65FA">
        <w:rPr>
          <w:b/>
          <w:sz w:val="32"/>
          <w:szCs w:val="32"/>
        </w:rPr>
        <w:t xml:space="preserve"> - Midnight</w:t>
      </w:r>
    </w:p>
    <w:p w:rsidR="00507B49" w:rsidRPr="00622B29" w:rsidRDefault="00507B49" w:rsidP="00FF7CC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22B29">
        <w:rPr>
          <w:sz w:val="32"/>
          <w:szCs w:val="32"/>
        </w:rPr>
        <w:t>Go back to DTU and mop the floors</w:t>
      </w:r>
      <w:r w:rsidR="00622B29" w:rsidRPr="00622B29">
        <w:rPr>
          <w:sz w:val="32"/>
          <w:szCs w:val="32"/>
        </w:rPr>
        <w:t>.</w:t>
      </w:r>
    </w:p>
    <w:p w:rsidR="00507B49" w:rsidRPr="00622B29" w:rsidRDefault="00F26C8F" w:rsidP="00FF7CC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Go to Hospital i</w:t>
      </w:r>
      <w:r w:rsidR="00507B49" w:rsidRPr="00622B29">
        <w:rPr>
          <w:sz w:val="32"/>
          <w:szCs w:val="32"/>
        </w:rPr>
        <w:t>n The Home and Antenatal on level 4</w:t>
      </w:r>
      <w:r w:rsidR="00622B29" w:rsidRPr="00622B29">
        <w:rPr>
          <w:sz w:val="32"/>
          <w:szCs w:val="32"/>
        </w:rPr>
        <w:t>.</w:t>
      </w:r>
      <w:r w:rsidR="00507B49" w:rsidRPr="00622B29">
        <w:rPr>
          <w:sz w:val="32"/>
          <w:szCs w:val="32"/>
        </w:rPr>
        <w:t xml:space="preserve"> </w:t>
      </w:r>
    </w:p>
    <w:p w:rsidR="00507B49" w:rsidRPr="00622B29" w:rsidRDefault="00507B49" w:rsidP="00FF7CC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22B29">
        <w:rPr>
          <w:sz w:val="32"/>
          <w:szCs w:val="32"/>
        </w:rPr>
        <w:t>Clean all bathrooms, sinks, desks</w:t>
      </w:r>
      <w:r w:rsidR="00622B29" w:rsidRPr="00622B29">
        <w:rPr>
          <w:sz w:val="32"/>
          <w:szCs w:val="32"/>
        </w:rPr>
        <w:t>,</w:t>
      </w:r>
      <w:r w:rsidRPr="00622B29">
        <w:rPr>
          <w:sz w:val="32"/>
          <w:szCs w:val="32"/>
        </w:rPr>
        <w:t xml:space="preserve"> bins and floors</w:t>
      </w:r>
    </w:p>
    <w:p w:rsidR="00622B29" w:rsidRDefault="00622B29" w:rsidP="005F65FA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22B29">
        <w:rPr>
          <w:sz w:val="32"/>
          <w:szCs w:val="32"/>
        </w:rPr>
        <w:t>Replenish Stock</w:t>
      </w:r>
    </w:p>
    <w:p w:rsidR="00FA418B" w:rsidRPr="00FA418B" w:rsidRDefault="00FA418B" w:rsidP="00FA418B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221D96">
        <w:rPr>
          <w:sz w:val="32"/>
          <w:szCs w:val="32"/>
        </w:rPr>
        <w:t>Take garbage to Level 2</w:t>
      </w:r>
    </w:p>
    <w:p w:rsidR="00ED46C3" w:rsidRPr="00622B29" w:rsidRDefault="00ED46C3" w:rsidP="00ED46C3">
      <w:pPr>
        <w:pStyle w:val="ListParagraph"/>
        <w:rPr>
          <w:sz w:val="32"/>
          <w:szCs w:val="32"/>
        </w:rPr>
      </w:pPr>
    </w:p>
    <w:p w:rsidR="00C80D5C" w:rsidRPr="00F26C8F" w:rsidRDefault="005F65FA" w:rsidP="00622B2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Updated July 2020</w:t>
      </w:r>
    </w:p>
    <w:sectPr w:rsidR="00C80D5C" w:rsidRPr="00F26C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51D09"/>
    <w:multiLevelType w:val="hybridMultilevel"/>
    <w:tmpl w:val="2BFA7F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CCC"/>
    <w:rsid w:val="00060359"/>
    <w:rsid w:val="00175BFB"/>
    <w:rsid w:val="00221D96"/>
    <w:rsid w:val="00507B49"/>
    <w:rsid w:val="005F65FA"/>
    <w:rsid w:val="00622B29"/>
    <w:rsid w:val="0067025A"/>
    <w:rsid w:val="008D6311"/>
    <w:rsid w:val="00C80D5C"/>
    <w:rsid w:val="00C9780D"/>
    <w:rsid w:val="00E14BDD"/>
    <w:rsid w:val="00ED46C3"/>
    <w:rsid w:val="00F26C8F"/>
    <w:rsid w:val="00FA418B"/>
    <w:rsid w:val="00FF7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B3B1DC-18DC-4EFD-9F9C-9055C632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7C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2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2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BFEB6B66.dotm</Template>
  <TotalTime>488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Sharee Flanagan</cp:lastModifiedBy>
  <cp:revision>8</cp:revision>
  <cp:lastPrinted>2020-04-02T06:04:00Z</cp:lastPrinted>
  <dcterms:created xsi:type="dcterms:W3CDTF">2020-03-31T22:06:00Z</dcterms:created>
  <dcterms:modified xsi:type="dcterms:W3CDTF">2020-07-08T22:33:00Z</dcterms:modified>
</cp:coreProperties>
</file>